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59"/>
        <w:gridCol w:w="6547"/>
        <w:gridCol w:w="1694"/>
        <w:gridCol w:w="1694"/>
        <w:gridCol w:w="1692"/>
      </w:tblGrid>
      <w:tr w:rsidR="0077432A" w:rsidTr="0077432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32A" w:rsidRDefault="0077432A" w:rsidP="008212B6">
            <w:r>
              <w:t>Приложение 10</w:t>
            </w:r>
          </w:p>
        </w:tc>
      </w:tr>
      <w:tr w:rsidR="0077432A" w:rsidTr="0077432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32A" w:rsidRDefault="0077432A" w:rsidP="008212B6">
            <w:proofErr w:type="gramStart"/>
            <w:r>
              <w:t>к</w:t>
            </w:r>
            <w:proofErr w:type="gramEnd"/>
            <w:r>
              <w:t xml:space="preserve"> решению Саратовской</w:t>
            </w:r>
            <w:r>
              <w:br/>
              <w:t>городской Думы</w:t>
            </w:r>
          </w:p>
        </w:tc>
      </w:tr>
      <w:tr w:rsidR="0077432A" w:rsidTr="0077432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32A" w:rsidRDefault="0077432A" w:rsidP="00A95399">
            <w:proofErr w:type="gramStart"/>
            <w:r>
              <w:t xml:space="preserve">от </w:t>
            </w:r>
            <w:r w:rsidR="00A95399" w:rsidRPr="00A95399">
              <w:t xml:space="preserve"> </w:t>
            </w:r>
            <w:r w:rsidR="00A95399">
              <w:t>03.05.2018</w:t>
            </w:r>
            <w:proofErr w:type="gramEnd"/>
            <w:r w:rsidRPr="00A95399">
              <w:t xml:space="preserve">  </w:t>
            </w:r>
            <w:r>
              <w:t xml:space="preserve">№ </w:t>
            </w:r>
            <w:r w:rsidR="00A95399">
              <w:t>31-235</w:t>
            </w:r>
            <w:bookmarkStart w:id="0" w:name="_GoBack"/>
            <w:bookmarkEnd w:id="0"/>
          </w:p>
        </w:tc>
      </w:tr>
      <w:tr w:rsidR="0077432A" w:rsidTr="0077432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/>
        </w:tc>
      </w:tr>
      <w:tr w:rsidR="0077432A" w:rsidTr="0077432A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32A" w:rsidRDefault="0077432A" w:rsidP="008212B6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2018 год и на плановый период 2019 и 2020 годов</w:t>
            </w:r>
          </w:p>
        </w:tc>
      </w:tr>
      <w:tr w:rsidR="0077432A" w:rsidTr="0077432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тыс. руб.</w:t>
            </w:r>
          </w:p>
        </w:tc>
      </w:tr>
      <w:tr w:rsidR="0077432A" w:rsidTr="0077432A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32A" w:rsidRDefault="0077432A" w:rsidP="008212B6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32A" w:rsidRDefault="0077432A" w:rsidP="008212B6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32A" w:rsidRDefault="0077432A" w:rsidP="008212B6">
            <w:pPr>
              <w:jc w:val="center"/>
            </w:pPr>
            <w:r>
              <w:t>2018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32A" w:rsidRDefault="0077432A" w:rsidP="008212B6">
            <w:pPr>
              <w:jc w:val="center"/>
            </w:pPr>
            <w:r>
              <w:t>2019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32A" w:rsidRDefault="0077432A" w:rsidP="008212B6">
            <w:pPr>
              <w:jc w:val="center"/>
            </w:pPr>
            <w:r>
              <w:t>2020 год</w:t>
            </w:r>
          </w:p>
        </w:tc>
      </w:tr>
      <w:tr w:rsidR="0077432A" w:rsidTr="0077432A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32A" w:rsidRDefault="0077432A" w:rsidP="008212B6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32A" w:rsidRDefault="0077432A" w:rsidP="008212B6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32A" w:rsidRDefault="0077432A" w:rsidP="008212B6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32A" w:rsidRDefault="0077432A" w:rsidP="008212B6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32A" w:rsidRDefault="0077432A" w:rsidP="008212B6"/>
        </w:tc>
      </w:tr>
    </w:tbl>
    <w:p w:rsidR="0077432A" w:rsidRPr="0077432A" w:rsidRDefault="0077432A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9"/>
        <w:gridCol w:w="6547"/>
        <w:gridCol w:w="1694"/>
        <w:gridCol w:w="1694"/>
        <w:gridCol w:w="1692"/>
      </w:tblGrid>
      <w:tr w:rsidR="0077432A" w:rsidTr="0077432A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7432A" w:rsidRDefault="0077432A" w:rsidP="008212B6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7432A" w:rsidRDefault="0077432A" w:rsidP="008212B6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32A" w:rsidRDefault="0077432A" w:rsidP="008212B6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32A" w:rsidRDefault="0077432A" w:rsidP="008212B6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32A" w:rsidRDefault="0077432A" w:rsidP="008212B6">
            <w:pPr>
              <w:jc w:val="center"/>
            </w:pPr>
            <w:r>
              <w:t>5</w:t>
            </w:r>
          </w:p>
        </w:tc>
      </w:tr>
      <w:tr w:rsidR="0077432A" w:rsidTr="0077432A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77432A" w:rsidRDefault="0077432A" w:rsidP="008212B6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7432A" w:rsidRDefault="0077432A" w:rsidP="008212B6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147 298,8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0,0</w:t>
            </w:r>
          </w:p>
        </w:tc>
      </w:tr>
      <w:tr w:rsidR="0077432A" w:rsidTr="0077432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7432A" w:rsidRDefault="0077432A" w:rsidP="008212B6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77432A" w:rsidRDefault="0077432A" w:rsidP="008212B6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60 000,0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30 000,0</w:t>
            </w:r>
          </w:p>
        </w:tc>
      </w:tr>
      <w:tr w:rsidR="0077432A" w:rsidTr="0077432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7432A" w:rsidRDefault="0077432A" w:rsidP="008212B6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77432A" w:rsidRDefault="0077432A" w:rsidP="008212B6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2 662 000,0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2 200 000,0</w:t>
            </w:r>
          </w:p>
        </w:tc>
      </w:tr>
      <w:tr w:rsidR="0077432A" w:rsidTr="0077432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7432A" w:rsidRDefault="0077432A" w:rsidP="008212B6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77432A" w:rsidRDefault="0077432A" w:rsidP="008212B6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2 662 000,0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2 200 000,0</w:t>
            </w:r>
          </w:p>
        </w:tc>
      </w:tr>
      <w:tr w:rsidR="0077432A" w:rsidTr="0077432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7432A" w:rsidRDefault="0077432A" w:rsidP="008212B6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77432A" w:rsidRDefault="0077432A" w:rsidP="008212B6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-2 602 000,0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-1 900 000,0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-2 170 000,0</w:t>
            </w:r>
          </w:p>
        </w:tc>
      </w:tr>
      <w:tr w:rsidR="0077432A" w:rsidTr="0077432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7432A" w:rsidRDefault="0077432A" w:rsidP="008212B6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77432A" w:rsidRDefault="0077432A" w:rsidP="008212B6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-2 602 000,0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-1 900 000,0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-2 170 000,0</w:t>
            </w:r>
          </w:p>
        </w:tc>
      </w:tr>
      <w:tr w:rsidR="0077432A" w:rsidTr="0077432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7432A" w:rsidRDefault="0077432A" w:rsidP="008212B6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77432A" w:rsidRDefault="0077432A" w:rsidP="008212B6"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-30 000,0</w:t>
            </w:r>
          </w:p>
        </w:tc>
      </w:tr>
      <w:tr w:rsidR="0077432A" w:rsidTr="0077432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7432A" w:rsidRDefault="0077432A" w:rsidP="008212B6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77432A" w:rsidRDefault="0077432A" w:rsidP="008212B6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-30 000,0</w:t>
            </w:r>
          </w:p>
        </w:tc>
      </w:tr>
      <w:tr w:rsidR="0077432A" w:rsidTr="0077432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7432A" w:rsidRDefault="0077432A" w:rsidP="008212B6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77432A" w:rsidRDefault="0077432A" w:rsidP="008212B6"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1 100 000,0</w:t>
            </w:r>
          </w:p>
        </w:tc>
      </w:tr>
      <w:tr w:rsidR="0077432A" w:rsidTr="0077432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7432A" w:rsidRDefault="0077432A" w:rsidP="008212B6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77432A" w:rsidRDefault="0077432A" w:rsidP="008212B6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1 100 000,0</w:t>
            </w:r>
          </w:p>
        </w:tc>
      </w:tr>
      <w:tr w:rsidR="0077432A" w:rsidTr="0077432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7432A" w:rsidRDefault="0077432A" w:rsidP="008212B6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77432A" w:rsidRDefault="0077432A" w:rsidP="008212B6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1 100 000,0</w:t>
            </w:r>
          </w:p>
        </w:tc>
      </w:tr>
      <w:tr w:rsidR="0077432A" w:rsidTr="0077432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7432A" w:rsidRDefault="0077432A" w:rsidP="008212B6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77432A" w:rsidRDefault="0077432A" w:rsidP="008212B6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-1 100 000,0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-1 130 000,0</w:t>
            </w:r>
          </w:p>
        </w:tc>
      </w:tr>
      <w:tr w:rsidR="0077432A" w:rsidTr="0077432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7432A" w:rsidRDefault="0077432A" w:rsidP="008212B6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77432A" w:rsidRDefault="0077432A" w:rsidP="008212B6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-1 100 000,0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-1 130 000,0</w:t>
            </w:r>
          </w:p>
        </w:tc>
      </w:tr>
      <w:tr w:rsidR="0077432A" w:rsidTr="0077432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7432A" w:rsidRDefault="0077432A" w:rsidP="008212B6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77432A" w:rsidRDefault="0077432A" w:rsidP="008212B6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-1 100 000,0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-1 100 000,0</w:t>
            </w:r>
          </w:p>
        </w:tc>
      </w:tr>
      <w:tr w:rsidR="0077432A" w:rsidTr="0077432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7432A" w:rsidRDefault="0077432A" w:rsidP="008212B6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77432A" w:rsidRDefault="0077432A" w:rsidP="008212B6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-30 000,0</w:t>
            </w:r>
          </w:p>
        </w:tc>
      </w:tr>
      <w:tr w:rsidR="0077432A" w:rsidTr="0077432A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7432A" w:rsidRDefault="0077432A" w:rsidP="008212B6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7432A" w:rsidRDefault="0077432A" w:rsidP="008212B6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87 298,8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7432A" w:rsidRDefault="0077432A" w:rsidP="008212B6">
            <w:pPr>
              <w:jc w:val="right"/>
            </w:pPr>
            <w:r>
              <w:t> </w:t>
            </w:r>
          </w:p>
        </w:tc>
      </w:tr>
      <w:tr w:rsidR="0077432A" w:rsidTr="0077432A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/>
        </w:tc>
      </w:tr>
      <w:tr w:rsidR="0077432A" w:rsidTr="0077432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32A" w:rsidRDefault="0077432A" w:rsidP="008212B6"/>
        </w:tc>
      </w:tr>
    </w:tbl>
    <w:p w:rsidR="00E2598B" w:rsidRPr="0077432A" w:rsidRDefault="00E2598B" w:rsidP="0077432A"/>
    <w:sectPr w:rsidR="00E2598B" w:rsidRPr="0077432A" w:rsidSect="00D67FF1">
      <w:headerReference w:type="even" r:id="rId7"/>
      <w:headerReference w:type="default" r:id="rId8"/>
      <w:pgSz w:w="16838" w:h="11906" w:orient="landscape"/>
      <w:pgMar w:top="1702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9AB" w:rsidRDefault="000F49AB" w:rsidP="0077432A">
      <w:r>
        <w:separator/>
      </w:r>
    </w:p>
  </w:endnote>
  <w:endnote w:type="continuationSeparator" w:id="0">
    <w:p w:rsidR="000F49AB" w:rsidRDefault="000F49AB" w:rsidP="00774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9AB" w:rsidRDefault="000F49AB" w:rsidP="0077432A">
      <w:r>
        <w:separator/>
      </w:r>
    </w:p>
  </w:footnote>
  <w:footnote w:type="continuationSeparator" w:id="0">
    <w:p w:rsidR="000F49AB" w:rsidRDefault="000F49AB" w:rsidP="007743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32A" w:rsidRDefault="00EE298E" w:rsidP="00C3480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7432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432A" w:rsidRDefault="0077432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32A" w:rsidRDefault="00EE298E" w:rsidP="00C3480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7432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67FF1">
      <w:rPr>
        <w:rStyle w:val="a7"/>
        <w:noProof/>
      </w:rPr>
      <w:t>2</w:t>
    </w:r>
    <w:r>
      <w:rPr>
        <w:rStyle w:val="a7"/>
      </w:rPr>
      <w:fldChar w:fldCharType="end"/>
    </w:r>
  </w:p>
  <w:p w:rsidR="0077432A" w:rsidRDefault="0077432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432A"/>
    <w:rsid w:val="000F49AB"/>
    <w:rsid w:val="002C3F39"/>
    <w:rsid w:val="00496D90"/>
    <w:rsid w:val="005C2318"/>
    <w:rsid w:val="006415A3"/>
    <w:rsid w:val="006808C6"/>
    <w:rsid w:val="0077432A"/>
    <w:rsid w:val="00A24CAF"/>
    <w:rsid w:val="00A95399"/>
    <w:rsid w:val="00B912FD"/>
    <w:rsid w:val="00B93BB6"/>
    <w:rsid w:val="00D67FF1"/>
    <w:rsid w:val="00E2598B"/>
    <w:rsid w:val="00EE298E"/>
    <w:rsid w:val="00F6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E64F7D6-81E0-469C-BC28-F8B213596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743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7432A"/>
  </w:style>
  <w:style w:type="paragraph" w:styleId="a5">
    <w:name w:val="footer"/>
    <w:basedOn w:val="a"/>
    <w:link w:val="a6"/>
    <w:uiPriority w:val="99"/>
    <w:semiHidden/>
    <w:unhideWhenUsed/>
    <w:rsid w:val="007743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432A"/>
  </w:style>
  <w:style w:type="character" w:styleId="a7">
    <w:name w:val="page number"/>
    <w:basedOn w:val="a0"/>
    <w:uiPriority w:val="99"/>
    <w:semiHidden/>
    <w:unhideWhenUsed/>
    <w:rsid w:val="0077432A"/>
  </w:style>
  <w:style w:type="paragraph" w:styleId="a8">
    <w:name w:val="Balloon Text"/>
    <w:basedOn w:val="a"/>
    <w:link w:val="a9"/>
    <w:uiPriority w:val="99"/>
    <w:semiHidden/>
    <w:unhideWhenUsed/>
    <w:rsid w:val="00D67FF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67F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bfk4</cp:lastModifiedBy>
  <cp:revision>5</cp:revision>
  <cp:lastPrinted>2018-03-05T10:55:00Z</cp:lastPrinted>
  <dcterms:created xsi:type="dcterms:W3CDTF">2018-02-28T09:34:00Z</dcterms:created>
  <dcterms:modified xsi:type="dcterms:W3CDTF">2018-03-05T10:56:00Z</dcterms:modified>
</cp:coreProperties>
</file>